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3FFBA1" w14:textId="59AEBDA7" w:rsidR="00505FE4" w:rsidRPr="00D03B4E" w:rsidRDefault="00505FE4" w:rsidP="00A4490B">
      <w:pPr>
        <w:pStyle w:val="Tytu"/>
        <w:ind w:right="707"/>
        <w:jc w:val="left"/>
        <w:rPr>
          <w:szCs w:val="24"/>
        </w:rPr>
      </w:pPr>
    </w:p>
    <w:p w14:paraId="63A532D7" w14:textId="77777777" w:rsidR="00505FE4" w:rsidRPr="00D03B4E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D03B4E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D03B4E" w:rsidRPr="00D03B4E" w14:paraId="6C16B023" w14:textId="77777777" w:rsidTr="003D6727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539C5CC3" w14:textId="77777777" w:rsidR="00D03B4E" w:rsidRPr="00D03B4E" w:rsidRDefault="00D03B4E" w:rsidP="00D03B4E">
            <w:pPr>
              <w:ind w:left="113" w:right="113"/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182B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Nazwa modułu (bloku przedmiotów): </w:t>
            </w:r>
          </w:p>
          <w:p w14:paraId="309F8BF1" w14:textId="6BB3070E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CYBERBEZPIECZEŃSTWO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73C873FD" w14:textId="1F2E3D6D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Kod modułu: M19</w:t>
            </w:r>
          </w:p>
        </w:tc>
      </w:tr>
      <w:tr w:rsidR="00D03B4E" w:rsidRPr="00D03B4E" w14:paraId="3A81D203" w14:textId="77777777" w:rsidTr="003D6727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D70190A" w14:textId="77777777" w:rsidR="00D03B4E" w:rsidRPr="00D03B4E" w:rsidRDefault="00D03B4E" w:rsidP="00D03B4E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4661" w14:textId="77777777" w:rsidR="00D03B4E" w:rsidRPr="00D03B4E" w:rsidRDefault="00D03B4E" w:rsidP="00D03B4E">
            <w:pPr>
              <w:rPr>
                <w:b/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Nazwa przedmiotu: </w:t>
            </w:r>
          </w:p>
          <w:p w14:paraId="3593FA2F" w14:textId="6853D186" w:rsidR="00D03B4E" w:rsidRPr="00D03B4E" w:rsidRDefault="00D03B4E" w:rsidP="00D03B4E">
            <w:pPr>
              <w:rPr>
                <w:sz w:val="24"/>
                <w:szCs w:val="24"/>
              </w:rPr>
            </w:pPr>
            <w:proofErr w:type="spellStart"/>
            <w:r w:rsidRPr="00D03B4E">
              <w:rPr>
                <w:b/>
                <w:sz w:val="24"/>
                <w:szCs w:val="24"/>
              </w:rPr>
              <w:t>Cyberbezpieczeństwo</w:t>
            </w:r>
            <w:proofErr w:type="spellEnd"/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8F1ACE0" w14:textId="1891F4EC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Kod przedmiotu: ASK-M7</w:t>
            </w:r>
          </w:p>
        </w:tc>
      </w:tr>
      <w:tr w:rsidR="00505FE4" w:rsidRPr="00D03B4E" w14:paraId="7EFB1E2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1627F41" w14:textId="77777777" w:rsidR="00505FE4" w:rsidRPr="00D03B4E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AB8A300" w14:textId="77777777" w:rsidR="00505FE4" w:rsidRPr="00D03B4E" w:rsidRDefault="00505FE4" w:rsidP="00F77DC4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Nazwa jednostki organizacyjnej prowadzącej przedmiot / moduł:</w:t>
            </w:r>
          </w:p>
          <w:p w14:paraId="78520E4A" w14:textId="77777777" w:rsidR="00505FE4" w:rsidRPr="00D03B4E" w:rsidRDefault="00A0655B" w:rsidP="00F77DC4">
            <w:pPr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D03B4E" w14:paraId="5F870E1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2C17067" w14:textId="77777777" w:rsidR="00505FE4" w:rsidRPr="00D03B4E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01E0FB" w14:textId="77777777" w:rsidR="00505FE4" w:rsidRPr="00D03B4E" w:rsidRDefault="00505FE4" w:rsidP="00F77DC4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Nazwa kierunku:</w:t>
            </w:r>
          </w:p>
          <w:p w14:paraId="2D20D48E" w14:textId="5432F59D" w:rsidR="00505FE4" w:rsidRPr="00D03B4E" w:rsidRDefault="00D03B4E" w:rsidP="00F77DC4">
            <w:pPr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D03B4E" w14:paraId="0C7313E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35A07D" w14:textId="77777777" w:rsidR="00505FE4" w:rsidRPr="00D03B4E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5AC476" w14:textId="77777777" w:rsidR="00505FE4" w:rsidRPr="00D03B4E" w:rsidRDefault="00505FE4" w:rsidP="00F77DC4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Nazwa specjalności:</w:t>
            </w:r>
            <w:r w:rsidR="00A0655B" w:rsidRPr="00D03B4E">
              <w:rPr>
                <w:sz w:val="24"/>
                <w:szCs w:val="24"/>
              </w:rPr>
              <w:t xml:space="preserve"> /niewłaściwe skasować/</w:t>
            </w:r>
          </w:p>
          <w:p w14:paraId="3C2FAFAB" w14:textId="232ECC34" w:rsidR="00505FE4" w:rsidRPr="00D03B4E" w:rsidRDefault="00A0655B" w:rsidP="00F77DC4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Administracja systemów i sieci komputerowych</w:t>
            </w:r>
            <w:r w:rsidRPr="00D03B4E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D03B4E" w:rsidRPr="00D03B4E" w14:paraId="0611F996" w14:textId="77777777" w:rsidTr="00925C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5D05F03" w14:textId="77777777" w:rsidR="00D03B4E" w:rsidRPr="00D03B4E" w:rsidRDefault="00D03B4E" w:rsidP="00D03B4E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579B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Forma studiów:</w:t>
            </w:r>
          </w:p>
          <w:p w14:paraId="6007CF43" w14:textId="3D2EB9E9" w:rsidR="00D03B4E" w:rsidRPr="00D03B4E" w:rsidRDefault="00761974" w:rsidP="00D03B4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nie</w:t>
            </w:r>
            <w:r w:rsidR="00D03B4E" w:rsidRPr="00D03B4E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ABCC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Profil kształcenia:</w:t>
            </w:r>
          </w:p>
          <w:p w14:paraId="73BDEB0B" w14:textId="51C79FA1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B4D367E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Poziom kształcenia:</w:t>
            </w:r>
          </w:p>
          <w:p w14:paraId="57EEFAA2" w14:textId="4C304262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STUDIA I STOPNIA</w:t>
            </w:r>
          </w:p>
        </w:tc>
      </w:tr>
      <w:tr w:rsidR="00D03B4E" w:rsidRPr="00D03B4E" w14:paraId="22829565" w14:textId="77777777" w:rsidTr="00925C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A0B612" w14:textId="77777777" w:rsidR="00D03B4E" w:rsidRPr="00D03B4E" w:rsidRDefault="00D03B4E" w:rsidP="00D03B4E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95CC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Rok / semestr: </w:t>
            </w:r>
          </w:p>
          <w:p w14:paraId="7D7113C8" w14:textId="3DD2980A" w:rsidR="00D03B4E" w:rsidRPr="00D03B4E" w:rsidRDefault="00D03B4E" w:rsidP="00D03B4E">
            <w:pPr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3/5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84E2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Status przedmiotu /modułu:</w:t>
            </w:r>
          </w:p>
          <w:p w14:paraId="02882B3C" w14:textId="7B39B65A" w:rsidR="00D03B4E" w:rsidRPr="00D03B4E" w:rsidRDefault="00D03B4E" w:rsidP="00D03B4E">
            <w:pPr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159C3E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Język przedmiotu / modułu:</w:t>
            </w:r>
          </w:p>
          <w:p w14:paraId="41CAF76B" w14:textId="0817F8FA" w:rsidR="00D03B4E" w:rsidRPr="00D03B4E" w:rsidRDefault="00D03B4E" w:rsidP="00D03B4E">
            <w:pPr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D03B4E" w14:paraId="3EB624C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AA0F26" w14:textId="77777777" w:rsidR="00505FE4" w:rsidRPr="00D03B4E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D4E9" w14:textId="77777777" w:rsidR="00505FE4" w:rsidRPr="00D03B4E" w:rsidRDefault="00505FE4" w:rsidP="00F77DC4">
            <w:pPr>
              <w:rPr>
                <w:sz w:val="24"/>
                <w:szCs w:val="24"/>
              </w:rPr>
            </w:pPr>
          </w:p>
          <w:p w14:paraId="24DBB9A6" w14:textId="77777777" w:rsidR="00505FE4" w:rsidRPr="00D03B4E" w:rsidRDefault="00505FE4" w:rsidP="00F77DC4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DE854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9BE2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FDE0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4CDE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FE054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E8DBDC6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inne </w:t>
            </w:r>
            <w:r w:rsidRPr="00D03B4E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D03B4E" w14:paraId="581F966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CAEBE70" w14:textId="77777777" w:rsidR="00505FE4" w:rsidRPr="00D03B4E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6CCB318" w14:textId="77777777" w:rsidR="00505FE4" w:rsidRPr="00D03B4E" w:rsidRDefault="00505FE4" w:rsidP="00F77DC4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FF627A" w14:textId="04D5DF82" w:rsidR="00505FE4" w:rsidRPr="00D03B4E" w:rsidRDefault="00D03B4E" w:rsidP="00F77DC4">
            <w:pPr>
              <w:jc w:val="center"/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71DC74" w14:textId="77777777" w:rsidR="00505FE4" w:rsidRPr="00D03B4E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32AFA" w14:textId="21F75994" w:rsidR="00505FE4" w:rsidRPr="00D03B4E" w:rsidRDefault="00761974" w:rsidP="00F77DC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3494AF" w14:textId="77777777" w:rsidR="00505FE4" w:rsidRPr="00D03B4E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38CB94" w14:textId="77777777" w:rsidR="00505FE4" w:rsidRPr="00D03B4E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E6A39E" w14:textId="77777777" w:rsidR="00505FE4" w:rsidRPr="00D03B4E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ED8C0A2" w14:textId="77777777" w:rsidR="00505FE4" w:rsidRPr="00D03B4E" w:rsidRDefault="00505FE4" w:rsidP="00505FE4">
      <w:pPr>
        <w:rPr>
          <w:sz w:val="24"/>
          <w:szCs w:val="24"/>
        </w:rPr>
      </w:pPr>
    </w:p>
    <w:p w14:paraId="6C62E5EF" w14:textId="77777777" w:rsidR="00505FE4" w:rsidRPr="00D03B4E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D03B4E" w:rsidRPr="00D03B4E" w14:paraId="1866D541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BEEEC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Koordynator przedmiotu / modułu</w:t>
            </w:r>
            <w:r w:rsidRPr="00D03B4E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A99932" w14:textId="3D4C2116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mgr inż. Paweł Kowalski</w:t>
            </w:r>
          </w:p>
        </w:tc>
      </w:tr>
      <w:tr w:rsidR="00D03B4E" w:rsidRPr="00D03B4E" w14:paraId="792C838A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DA08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Prowadzący zajęcia</w:t>
            </w:r>
            <w:r w:rsidRPr="00D03B4E">
              <w:t>*</w:t>
            </w:r>
          </w:p>
          <w:p w14:paraId="472C4052" w14:textId="77777777" w:rsidR="00D03B4E" w:rsidRPr="00D03B4E" w:rsidRDefault="00D03B4E" w:rsidP="00D03B4E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C5459" w14:textId="2C9E1D70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mgr inż. Paweł Kowalski</w:t>
            </w:r>
          </w:p>
        </w:tc>
      </w:tr>
      <w:tr w:rsidR="00D03B4E" w:rsidRPr="00D03B4E" w14:paraId="549EACBC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4197" w14:textId="77777777" w:rsidR="00D03B4E" w:rsidRPr="00D03B4E" w:rsidRDefault="00D03B4E" w:rsidP="00D03B4E">
            <w:pPr>
              <w:spacing w:before="120" w:after="120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40C75" w14:textId="17B9DF8F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Zapoznanie z rodzajami zagrożeń występujących w cyberprzestrzeni. Zabezpieczanie systemu zwiększające bezpieczeństwo w sieci. Poznanie podstawowych sposobów testowania bezpieczeństwa serwisów internetowych. Poznanie sposobów zabezpieczania sieci bezprzewodowych oraz ataków testujących te zabezpieczenia. </w:t>
            </w:r>
          </w:p>
        </w:tc>
      </w:tr>
      <w:tr w:rsidR="00D03B4E" w:rsidRPr="00D03B4E" w14:paraId="7D7613AA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6558608" w14:textId="77777777" w:rsidR="00D03B4E" w:rsidRPr="00D03B4E" w:rsidRDefault="00D03B4E" w:rsidP="00D03B4E">
            <w:pPr>
              <w:spacing w:before="120" w:after="120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03C3A9" w14:textId="50C238E2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Umiejętność programowania w C++, PHP, </w:t>
            </w:r>
            <w:proofErr w:type="spellStart"/>
            <w:r w:rsidRPr="00D03B4E">
              <w:rPr>
                <w:sz w:val="24"/>
                <w:szCs w:val="24"/>
              </w:rPr>
              <w:t>Python</w:t>
            </w:r>
            <w:proofErr w:type="spellEnd"/>
            <w:r w:rsidRPr="00D03B4E">
              <w:rPr>
                <w:sz w:val="24"/>
                <w:szCs w:val="24"/>
              </w:rPr>
              <w:t xml:space="preserve"> oraz JavaScript. Umiejętność tworzenia zapytań do bazy SQL. Podstawowa znajomość środowiska tekstowego systemu operacyjnego Linux. Umiejętność tworzenia skryptów </w:t>
            </w:r>
            <w:proofErr w:type="spellStart"/>
            <w:r w:rsidRPr="00D03B4E">
              <w:rPr>
                <w:sz w:val="24"/>
                <w:szCs w:val="24"/>
              </w:rPr>
              <w:t>Bash</w:t>
            </w:r>
            <w:proofErr w:type="spellEnd"/>
          </w:p>
        </w:tc>
      </w:tr>
    </w:tbl>
    <w:p w14:paraId="35DD68E7" w14:textId="77777777" w:rsidR="00505FE4" w:rsidRPr="00D03B4E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D03B4E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0A0E4169" w14:textId="77777777" w:rsidR="00505FE4" w:rsidRPr="00D03B4E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D03B4E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5FF0044D" w14:textId="77777777" w:rsidR="00505FE4" w:rsidRPr="00D03B4E" w:rsidRDefault="00505FE4" w:rsidP="00505FE4">
      <w:pPr>
        <w:rPr>
          <w:sz w:val="24"/>
          <w:szCs w:val="24"/>
        </w:rPr>
      </w:pPr>
    </w:p>
    <w:tbl>
      <w:tblPr>
        <w:tblW w:w="10180" w:type="dxa"/>
        <w:tblInd w:w="-1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"/>
        <w:gridCol w:w="1102"/>
        <w:gridCol w:w="7376"/>
        <w:gridCol w:w="1445"/>
        <w:gridCol w:w="172"/>
      </w:tblGrid>
      <w:tr w:rsidR="00505FE4" w:rsidRPr="00D03B4E" w14:paraId="17B8EEDA" w14:textId="77777777" w:rsidTr="00D03B4E">
        <w:trPr>
          <w:gridBefore w:val="1"/>
          <w:wBefore w:w="85" w:type="dxa"/>
          <w:cantSplit/>
        </w:trPr>
        <w:tc>
          <w:tcPr>
            <w:tcW w:w="1009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15E1EFCB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D03B4E" w14:paraId="073D2CDC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AFEC33" w14:textId="77777777" w:rsidR="00505FE4" w:rsidRPr="00D03B4E" w:rsidRDefault="00505FE4" w:rsidP="00F77DC4">
            <w:pPr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405338C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6976598" w14:textId="77777777" w:rsidR="00505FE4" w:rsidRPr="00D03B4E" w:rsidRDefault="00505FE4" w:rsidP="00F77DC4">
            <w:pPr>
              <w:jc w:val="center"/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 xml:space="preserve">Kod kierunkowego efektu </w:t>
            </w:r>
          </w:p>
          <w:p w14:paraId="792122B3" w14:textId="77777777" w:rsidR="00505FE4" w:rsidRPr="00D03B4E" w:rsidRDefault="00505FE4" w:rsidP="00F77DC4">
            <w:pPr>
              <w:jc w:val="center"/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>uczenia się</w:t>
            </w:r>
          </w:p>
        </w:tc>
      </w:tr>
      <w:tr w:rsidR="00D03B4E" w:rsidRPr="00D03B4E" w14:paraId="58CD6480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A2E7" w14:textId="3738734F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EC4D7C" w14:textId="0BAC5F6A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Zna rodzaje zagrożeń występujących w cyberprzestrzeni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657886" w14:textId="6ED52472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K_W12, K_W16</w:t>
            </w:r>
          </w:p>
        </w:tc>
      </w:tr>
      <w:tr w:rsidR="00D03B4E" w:rsidRPr="00D03B4E" w14:paraId="1B20B2C2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68B3" w14:textId="01E41970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DE91F1" w14:textId="26B08015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Zna sposoby zwiększenia anonimowości oraz bezpieczeństwa w sieci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918824" w14:textId="5C2E676B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K_W12, K_W16</w:t>
            </w:r>
          </w:p>
        </w:tc>
      </w:tr>
      <w:tr w:rsidR="00D03B4E" w:rsidRPr="00D03B4E" w14:paraId="5B4A0E01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829C" w14:textId="7B4250C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7D751C" w14:textId="3A21EB7D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Zna podstawowe sposoby ataku na usługi sieciowe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2963B" w14:textId="4253E45D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K_W16</w:t>
            </w:r>
          </w:p>
        </w:tc>
      </w:tr>
      <w:tr w:rsidR="00D03B4E" w:rsidRPr="00D03B4E" w14:paraId="05C9D24A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1B86" w14:textId="276CA85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14BCD9" w14:textId="0E82E24E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Zna podstawowe sposoby zabezpieczania sieci bezprzewodowych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D8A28" w14:textId="4E3095DD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K_W16 K_W04</w:t>
            </w:r>
          </w:p>
        </w:tc>
      </w:tr>
      <w:tr w:rsidR="00D03B4E" w:rsidRPr="00D03B4E" w14:paraId="2733D8D8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0560" w14:textId="38F21CB9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FBF8F6" w14:textId="3B44AC1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Zna sposoby łamania haseł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8ABAFA" w14:textId="548AC1C0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K_W12, K_W14</w:t>
            </w:r>
          </w:p>
        </w:tc>
      </w:tr>
      <w:tr w:rsidR="00D03B4E" w:rsidRPr="00D03B4E" w14:paraId="1F342456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B003" w14:textId="0A4A343A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F718E3" w14:textId="5BC246AC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Potrafi zastosować metody zwiększające anonimowość oraz poziom bezpieczeństwa w sieci internetowej.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82A657" w14:textId="471E17C4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K_U10</w:t>
            </w:r>
          </w:p>
        </w:tc>
      </w:tr>
      <w:tr w:rsidR="00D03B4E" w:rsidRPr="00D03B4E" w14:paraId="29225132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AAB8" w14:textId="6882878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A3C2685" w14:textId="72963143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Potrafi zainstalować i skonfigurować podstawowe elementy systemu operacyjny Linux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9E6F59" w14:textId="06ECD4C6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K_U13</w:t>
            </w:r>
          </w:p>
        </w:tc>
      </w:tr>
      <w:tr w:rsidR="00D03B4E" w:rsidRPr="00D03B4E" w14:paraId="740078DB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E560" w14:textId="46AB661A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AE54D6" w14:textId="3878D9CC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Potrafi na podstawowym poziomie zarządzać kontami użytkowników oraz prawami dostępu w systemie operacyjnym Linux.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F98216" w14:textId="0F484599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K_U13</w:t>
            </w:r>
          </w:p>
        </w:tc>
      </w:tr>
      <w:tr w:rsidR="00D03B4E" w:rsidRPr="00D03B4E" w14:paraId="6EB6F67F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B6EB" w14:textId="62A2B3EE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23215A" w14:textId="16DD97E4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Potrafi wykryć wybrane potencjalne zagrożenia w kodzie źródłowym serwisów internetowych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C33437" w14:textId="4E18C4EB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K_U01, K_U17, K_U18</w:t>
            </w:r>
          </w:p>
        </w:tc>
      </w:tr>
      <w:tr w:rsidR="00D03B4E" w:rsidRPr="00D03B4E" w14:paraId="3AC0216A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DF07" w14:textId="274742F7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10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59CEEF" w14:textId="73E0BE2A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Potrafi przeprowadzić atak polegający na wstrzyknięciu obcego kodu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6473ED" w14:textId="0FEC598E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K_U01, K_U17, K_U18</w:t>
            </w:r>
          </w:p>
        </w:tc>
      </w:tr>
      <w:tr w:rsidR="00D03B4E" w:rsidRPr="00D03B4E" w14:paraId="448D3C09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C2EF" w14:textId="79345FA5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11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194C73" w14:textId="69462C95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Potrafi rozpoznać czy wiadomość e-mail została wysłana z serwera znajdującego się w domenie nadawcy.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96BAE9" w14:textId="442942D8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K_U10</w:t>
            </w:r>
          </w:p>
        </w:tc>
      </w:tr>
      <w:tr w:rsidR="00D03B4E" w:rsidRPr="00D03B4E" w14:paraId="4DF6F1B5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6224" w14:textId="7DF635D3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12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90F098" w14:textId="697BEC4A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Potrafi zastosować metodę słownikową oraz </w:t>
            </w:r>
            <w:proofErr w:type="spellStart"/>
            <w:r w:rsidRPr="00D03B4E">
              <w:rPr>
                <w:sz w:val="24"/>
                <w:szCs w:val="24"/>
              </w:rPr>
              <w:t>brute</w:t>
            </w:r>
            <w:proofErr w:type="spellEnd"/>
            <w:r w:rsidRPr="00D03B4E">
              <w:rPr>
                <w:sz w:val="24"/>
                <w:szCs w:val="24"/>
              </w:rPr>
              <w:t xml:space="preserve"> </w:t>
            </w:r>
            <w:proofErr w:type="spellStart"/>
            <w:r w:rsidRPr="00D03B4E">
              <w:rPr>
                <w:sz w:val="24"/>
                <w:szCs w:val="24"/>
              </w:rPr>
              <w:t>force</w:t>
            </w:r>
            <w:proofErr w:type="spellEnd"/>
            <w:r w:rsidRPr="00D03B4E">
              <w:rPr>
                <w:sz w:val="24"/>
                <w:szCs w:val="24"/>
              </w:rPr>
              <w:t xml:space="preserve"> łamania hasło na podstawie skrótu.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6AD840" w14:textId="5224D0D6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K_U01, K_U17, K_U18, K_U16</w:t>
            </w:r>
          </w:p>
        </w:tc>
      </w:tr>
      <w:tr w:rsidR="00D03B4E" w:rsidRPr="00D03B4E" w14:paraId="75EA3B50" w14:textId="77777777" w:rsidTr="00D03B4E">
        <w:trPr>
          <w:gridBefore w:val="1"/>
          <w:wBefore w:w="85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7A4F" w14:textId="696C888B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13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97DC1A" w14:textId="03BF1E6E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Ma świadomość odpowiedzialności za pracę własną i gotowość podporządkowania się zasadom pracy w zespole</w:t>
            </w: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E39C26" w14:textId="55FF24F2" w:rsidR="00D03B4E" w:rsidRPr="00D03B4E" w:rsidRDefault="00D03B4E" w:rsidP="00D03B4E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K_U02</w:t>
            </w:r>
          </w:p>
        </w:tc>
      </w:tr>
      <w:tr w:rsidR="00505FE4" w:rsidRPr="00D03B4E" w14:paraId="2E645325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35F26047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D03B4E" w14:paraId="131EC261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9D673A1" w14:textId="77777777" w:rsidR="00505FE4" w:rsidRPr="00D03B4E" w:rsidRDefault="00505FE4" w:rsidP="00F77DC4">
            <w:pPr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Wykład</w:t>
            </w:r>
          </w:p>
        </w:tc>
      </w:tr>
      <w:tr w:rsidR="00D03B4E" w:rsidRPr="00D03B4E" w14:paraId="773B264B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995AF21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Czym jest </w:t>
            </w:r>
            <w:proofErr w:type="spellStart"/>
            <w:r w:rsidRPr="00D03B4E">
              <w:rPr>
                <w:sz w:val="24"/>
                <w:szCs w:val="24"/>
              </w:rPr>
              <w:t>cyberbezpieczeństwo</w:t>
            </w:r>
            <w:proofErr w:type="spellEnd"/>
            <w:r w:rsidRPr="00D03B4E">
              <w:rPr>
                <w:sz w:val="24"/>
                <w:szCs w:val="24"/>
              </w:rPr>
              <w:t>. Zagrożenia występujące w cyberprzestrzeni. Bezpieczeństwo hasła.</w:t>
            </w:r>
          </w:p>
          <w:p w14:paraId="6E6C5A41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Socjotechniki.</w:t>
            </w:r>
          </w:p>
          <w:p w14:paraId="4DCF6493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Tunelowanie ruchu sieciowego oraz wykorzystanie serwerów pośredniczących.</w:t>
            </w:r>
          </w:p>
          <w:p w14:paraId="28524A13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Zabezpieczenia kont użytkowników oraz prawa dostępu w systemach operacyjnych Linux oraz Windows.</w:t>
            </w:r>
          </w:p>
          <w:p w14:paraId="77F0793D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Podstawowe metody śledzenia w </w:t>
            </w:r>
            <w:proofErr w:type="spellStart"/>
            <w:r w:rsidRPr="00D03B4E">
              <w:rPr>
                <w:sz w:val="24"/>
                <w:szCs w:val="24"/>
              </w:rPr>
              <w:t>internecie</w:t>
            </w:r>
            <w:proofErr w:type="spellEnd"/>
            <w:r w:rsidRPr="00D03B4E">
              <w:rPr>
                <w:sz w:val="24"/>
                <w:szCs w:val="24"/>
              </w:rPr>
              <w:t>.</w:t>
            </w:r>
          </w:p>
          <w:p w14:paraId="5F681E28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Działanie poczty elektronicznej, rozpoznawanie fałszywych wiadomości e-mail.</w:t>
            </w:r>
          </w:p>
          <w:p w14:paraId="3859CE42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Utrudnianie analizy ruchu sieciowego, anonimowość w sieciach </w:t>
            </w:r>
            <w:proofErr w:type="spellStart"/>
            <w:r w:rsidRPr="00D03B4E">
              <w:rPr>
                <w:sz w:val="24"/>
                <w:szCs w:val="24"/>
              </w:rPr>
              <w:t>Darknetu</w:t>
            </w:r>
            <w:proofErr w:type="spellEnd"/>
            <w:r w:rsidRPr="00D03B4E">
              <w:rPr>
                <w:sz w:val="24"/>
                <w:szCs w:val="24"/>
              </w:rPr>
              <w:t>.</w:t>
            </w:r>
          </w:p>
          <w:p w14:paraId="684A78C4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Ataki oraz zabezpieczanie aplikacji webowych.</w:t>
            </w:r>
          </w:p>
          <w:p w14:paraId="0C07D94A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Ataki oraz zabezpieczanie sieci bezprzewodowych.</w:t>
            </w:r>
          </w:p>
          <w:p w14:paraId="24279672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Roboty internetowe.</w:t>
            </w:r>
          </w:p>
          <w:p w14:paraId="1DC34D7C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Monitorowanie oraz rejestrowanie bezpieczeństwa systemu.</w:t>
            </w:r>
          </w:p>
          <w:p w14:paraId="68805F1E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Aplikacje szpiegujące.</w:t>
            </w:r>
          </w:p>
          <w:p w14:paraId="1FCDF045" w14:textId="77777777" w:rsidR="00D03B4E" w:rsidRPr="00D03B4E" w:rsidRDefault="00D03B4E" w:rsidP="00D03B4E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Metody łamania haseł.</w:t>
            </w:r>
          </w:p>
          <w:p w14:paraId="1E13C361" w14:textId="3A874FE6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Metody atak na usługę sieciową w celu uniemożliwienia jej działania.</w:t>
            </w:r>
          </w:p>
        </w:tc>
      </w:tr>
      <w:tr w:rsidR="00D03B4E" w:rsidRPr="00D03B4E" w14:paraId="2D84B798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33390515" w14:textId="77777777" w:rsidR="00D03B4E" w:rsidRPr="00D03B4E" w:rsidRDefault="00D03B4E" w:rsidP="00D03B4E">
            <w:pPr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Ćwiczenia</w:t>
            </w:r>
          </w:p>
        </w:tc>
      </w:tr>
      <w:tr w:rsidR="00D03B4E" w:rsidRPr="00D03B4E" w14:paraId="7F3B7F64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7840833" w14:textId="77777777" w:rsidR="00D03B4E" w:rsidRPr="00D03B4E" w:rsidRDefault="00D03B4E" w:rsidP="00D03B4E">
            <w:pPr>
              <w:rPr>
                <w:sz w:val="22"/>
                <w:szCs w:val="22"/>
              </w:rPr>
            </w:pPr>
          </w:p>
        </w:tc>
      </w:tr>
      <w:tr w:rsidR="00D03B4E" w:rsidRPr="00D03B4E" w14:paraId="2C0B7A29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8930AA1" w14:textId="77777777" w:rsidR="00D03B4E" w:rsidRPr="00D03B4E" w:rsidRDefault="00D03B4E" w:rsidP="00D03B4E">
            <w:pPr>
              <w:pStyle w:val="Nagwek1"/>
              <w:rPr>
                <w:szCs w:val="24"/>
              </w:rPr>
            </w:pPr>
            <w:r w:rsidRPr="00D03B4E">
              <w:rPr>
                <w:szCs w:val="24"/>
              </w:rPr>
              <w:t>Laboratorium</w:t>
            </w:r>
          </w:p>
        </w:tc>
      </w:tr>
      <w:tr w:rsidR="00D03B4E" w:rsidRPr="00D03B4E" w14:paraId="7C036A89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172" w:type="dxa"/>
        </w:trPr>
        <w:tc>
          <w:tcPr>
            <w:tcW w:w="10008" w:type="dxa"/>
            <w:gridSpan w:val="4"/>
          </w:tcPr>
          <w:p w14:paraId="74B034B0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Konfiguracja oraz uruchomienie maszyny wirtualnej z systemem Linux.</w:t>
            </w:r>
          </w:p>
          <w:p w14:paraId="26E2395A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Wprowadzenie do </w:t>
            </w:r>
            <w:proofErr w:type="spellStart"/>
            <w:r w:rsidRPr="00D03B4E">
              <w:rPr>
                <w:sz w:val="24"/>
                <w:szCs w:val="24"/>
              </w:rPr>
              <w:t>Emacs</w:t>
            </w:r>
            <w:proofErr w:type="spellEnd"/>
            <w:r w:rsidRPr="00D03B4E">
              <w:rPr>
                <w:sz w:val="24"/>
                <w:szCs w:val="24"/>
              </w:rPr>
              <w:t xml:space="preserve"> oraz </w:t>
            </w:r>
            <w:proofErr w:type="spellStart"/>
            <w:r w:rsidRPr="00D03B4E">
              <w:rPr>
                <w:sz w:val="24"/>
                <w:szCs w:val="24"/>
              </w:rPr>
              <w:t>Vim</w:t>
            </w:r>
            <w:proofErr w:type="spellEnd"/>
            <w:r w:rsidRPr="00D03B4E">
              <w:rPr>
                <w:sz w:val="24"/>
                <w:szCs w:val="24"/>
              </w:rPr>
              <w:t>.</w:t>
            </w:r>
          </w:p>
          <w:p w14:paraId="4FBEFD72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Dostęp zdalny.</w:t>
            </w:r>
          </w:p>
          <w:p w14:paraId="6D0DF0C1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Stworzenie oraz zabezpieczenie serwisu internetowego.</w:t>
            </w:r>
          </w:p>
          <w:p w14:paraId="4AD9FCFF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Konta użytkowników oraz prawa dostępu w systemie Linux.</w:t>
            </w:r>
          </w:p>
          <w:p w14:paraId="27CB973C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Analiza wiadomości e-mail.</w:t>
            </w:r>
          </w:p>
          <w:p w14:paraId="48758F0B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Wyszukiwanie informacji w </w:t>
            </w:r>
            <w:proofErr w:type="spellStart"/>
            <w:r w:rsidRPr="00D03B4E">
              <w:rPr>
                <w:sz w:val="24"/>
                <w:szCs w:val="24"/>
              </w:rPr>
              <w:t>Darknecie</w:t>
            </w:r>
            <w:proofErr w:type="spellEnd"/>
            <w:r w:rsidRPr="00D03B4E">
              <w:rPr>
                <w:sz w:val="24"/>
                <w:szCs w:val="24"/>
              </w:rPr>
              <w:t>.</w:t>
            </w:r>
          </w:p>
          <w:p w14:paraId="60FD8651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Atak oraz zabezpieczenie aplikacji webowej.</w:t>
            </w:r>
          </w:p>
          <w:p w14:paraId="7916ABC9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Analiza sieci bezprzewodowej szyfrowanej według standardu WEP oraz WPA2</w:t>
            </w:r>
          </w:p>
          <w:p w14:paraId="75C94077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Uruchomienie robota internetowego.</w:t>
            </w:r>
          </w:p>
          <w:p w14:paraId="44BB1E93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Monitorowanie oraz rejestrowanie bezpieczeństwa systemu.</w:t>
            </w:r>
          </w:p>
          <w:p w14:paraId="5990C54B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Realizacja metod łamania hasła.</w:t>
            </w:r>
          </w:p>
          <w:p w14:paraId="21EDAA8F" w14:textId="77777777" w:rsidR="00D03B4E" w:rsidRPr="00D03B4E" w:rsidRDefault="00D03B4E" w:rsidP="00C92EEC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lastRenderedPageBreak/>
              <w:t>Realizacja ataku na usługę sieciową w celu uniemożliwienia jej działania.</w:t>
            </w:r>
          </w:p>
          <w:p w14:paraId="35B50166" w14:textId="77777777" w:rsidR="00D03B4E" w:rsidRPr="00D03B4E" w:rsidRDefault="00D03B4E" w:rsidP="00C92EEC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Udział zagadnień praktycznych – 100%</w:t>
            </w:r>
          </w:p>
        </w:tc>
      </w:tr>
      <w:tr w:rsidR="00D03B4E" w:rsidRPr="00D03B4E" w14:paraId="569BB0AF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5A4F29" w14:textId="77777777" w:rsidR="00D03B4E" w:rsidRPr="00D03B4E" w:rsidRDefault="00D03B4E" w:rsidP="00D03B4E">
            <w:pPr>
              <w:rPr>
                <w:sz w:val="24"/>
                <w:szCs w:val="24"/>
              </w:rPr>
            </w:pPr>
          </w:p>
        </w:tc>
      </w:tr>
      <w:tr w:rsidR="00D03B4E" w:rsidRPr="00D03B4E" w14:paraId="07B51B05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DD60CC8" w14:textId="77777777" w:rsidR="00D03B4E" w:rsidRPr="00D03B4E" w:rsidRDefault="00D03B4E" w:rsidP="00D03B4E">
            <w:pPr>
              <w:pStyle w:val="Nagwek1"/>
              <w:rPr>
                <w:szCs w:val="24"/>
              </w:rPr>
            </w:pPr>
            <w:r w:rsidRPr="00D03B4E">
              <w:rPr>
                <w:szCs w:val="24"/>
              </w:rPr>
              <w:t>Projekt</w:t>
            </w:r>
          </w:p>
        </w:tc>
      </w:tr>
      <w:tr w:rsidR="00D03B4E" w:rsidRPr="00D03B4E" w14:paraId="52A74604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9DA316F" w14:textId="77777777" w:rsidR="00D03B4E" w:rsidRPr="00D03B4E" w:rsidRDefault="00D03B4E" w:rsidP="00D03B4E">
            <w:pPr>
              <w:rPr>
                <w:sz w:val="24"/>
                <w:szCs w:val="24"/>
              </w:rPr>
            </w:pPr>
          </w:p>
        </w:tc>
      </w:tr>
      <w:tr w:rsidR="00D03B4E" w:rsidRPr="00D03B4E" w14:paraId="0CF9A172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635E75C" w14:textId="77777777" w:rsidR="00D03B4E" w:rsidRPr="00D03B4E" w:rsidRDefault="00D03B4E" w:rsidP="00D03B4E">
            <w:pPr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Seminarium</w:t>
            </w:r>
          </w:p>
        </w:tc>
      </w:tr>
      <w:tr w:rsidR="00D03B4E" w:rsidRPr="00D03B4E" w14:paraId="7D367A5B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B350FA" w14:textId="77777777" w:rsidR="00D03B4E" w:rsidRPr="00D03B4E" w:rsidRDefault="00D03B4E" w:rsidP="00D03B4E">
            <w:pPr>
              <w:rPr>
                <w:b/>
                <w:sz w:val="24"/>
                <w:szCs w:val="24"/>
              </w:rPr>
            </w:pPr>
          </w:p>
        </w:tc>
      </w:tr>
      <w:tr w:rsidR="00D03B4E" w:rsidRPr="00D03B4E" w14:paraId="76521722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2E00F8B6" w14:textId="77777777" w:rsidR="00D03B4E" w:rsidRPr="00D03B4E" w:rsidRDefault="00D03B4E" w:rsidP="00D03B4E">
            <w:pPr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03B4E" w:rsidRPr="00D03B4E" w14:paraId="4C043120" w14:textId="77777777" w:rsidTr="00D03B4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wBefore w:w="85" w:type="dxa"/>
        </w:trPr>
        <w:tc>
          <w:tcPr>
            <w:tcW w:w="10095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4E7C52" w14:textId="77777777" w:rsidR="00D03B4E" w:rsidRPr="00D03B4E" w:rsidRDefault="00D03B4E" w:rsidP="00D03B4E">
            <w:pPr>
              <w:rPr>
                <w:sz w:val="24"/>
                <w:szCs w:val="24"/>
              </w:rPr>
            </w:pPr>
          </w:p>
        </w:tc>
      </w:tr>
    </w:tbl>
    <w:p w14:paraId="57DD8293" w14:textId="77777777" w:rsidR="00505FE4" w:rsidRPr="00D03B4E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D03B4E" w:rsidRPr="00D03B4E" w14:paraId="4019CB85" w14:textId="77777777" w:rsidTr="00D03B4E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71518" w14:textId="77777777" w:rsidR="00D03B4E" w:rsidRPr="00D03B4E" w:rsidRDefault="00D03B4E" w:rsidP="00D03B4E">
            <w:pPr>
              <w:spacing w:before="120" w:after="120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5E5CAC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Georgia </w:t>
            </w:r>
            <w:proofErr w:type="spellStart"/>
            <w:r w:rsidRPr="00D03B4E">
              <w:rPr>
                <w:sz w:val="24"/>
                <w:szCs w:val="24"/>
              </w:rPr>
              <w:t>Weidman</w:t>
            </w:r>
            <w:proofErr w:type="spellEnd"/>
            <w:r w:rsidRPr="00D03B4E">
              <w:rPr>
                <w:sz w:val="24"/>
                <w:szCs w:val="24"/>
              </w:rPr>
              <w:t xml:space="preserve">, Bezpieczny system w praktyce. Wyższa szkoła </w:t>
            </w:r>
            <w:proofErr w:type="spellStart"/>
            <w:r w:rsidRPr="00D03B4E">
              <w:rPr>
                <w:sz w:val="24"/>
                <w:szCs w:val="24"/>
              </w:rPr>
              <w:t>hackingu</w:t>
            </w:r>
            <w:proofErr w:type="spellEnd"/>
            <w:r w:rsidRPr="00D03B4E">
              <w:rPr>
                <w:sz w:val="24"/>
                <w:szCs w:val="24"/>
              </w:rPr>
              <w:t xml:space="preserve"> i testy penetracyjne, Helion 2015.</w:t>
            </w:r>
          </w:p>
          <w:p w14:paraId="4D162666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Radosław Sokół, Jak pozostać anonimowym w sieci. Helion 2014.</w:t>
            </w:r>
          </w:p>
          <w:p w14:paraId="272135CD" w14:textId="65CBF0D1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Peter Kim. Podręcznik </w:t>
            </w:r>
            <w:proofErr w:type="spellStart"/>
            <w:r w:rsidRPr="00D03B4E">
              <w:rPr>
                <w:sz w:val="24"/>
                <w:szCs w:val="24"/>
              </w:rPr>
              <w:t>pentestera</w:t>
            </w:r>
            <w:proofErr w:type="spellEnd"/>
            <w:r w:rsidRPr="00D03B4E">
              <w:rPr>
                <w:sz w:val="24"/>
                <w:szCs w:val="24"/>
              </w:rPr>
              <w:t>. Bezpieczeństwo systemów informatycznych.</w:t>
            </w:r>
          </w:p>
        </w:tc>
      </w:tr>
      <w:tr w:rsidR="00D03B4E" w:rsidRPr="00D03B4E" w14:paraId="57B44713" w14:textId="77777777" w:rsidTr="00D03B4E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832F" w14:textId="77777777" w:rsidR="00D03B4E" w:rsidRPr="00D03B4E" w:rsidRDefault="00D03B4E" w:rsidP="00D03B4E">
            <w:pPr>
              <w:spacing w:before="120" w:after="120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32820F" w14:textId="5BE272FE" w:rsidR="00D03B4E" w:rsidRPr="00D03B4E" w:rsidRDefault="00D03B4E" w:rsidP="00D03B4E">
            <w:pPr>
              <w:ind w:left="72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  <w:lang w:val="en-US"/>
              </w:rPr>
              <w:t xml:space="preserve">Michael </w:t>
            </w:r>
            <w:proofErr w:type="spellStart"/>
            <w:r w:rsidRPr="00D03B4E">
              <w:rPr>
                <w:sz w:val="24"/>
                <w:szCs w:val="24"/>
                <w:lang w:val="en-US"/>
              </w:rPr>
              <w:t>Flenov</w:t>
            </w:r>
            <w:proofErr w:type="spellEnd"/>
            <w:r w:rsidRPr="00D03B4E">
              <w:rPr>
                <w:sz w:val="24"/>
                <w:szCs w:val="24"/>
                <w:lang w:val="en-US"/>
              </w:rPr>
              <w:t xml:space="preserve">, C++. </w:t>
            </w:r>
            <w:proofErr w:type="spellStart"/>
            <w:r w:rsidRPr="00D03B4E">
              <w:rPr>
                <w:sz w:val="24"/>
                <w:szCs w:val="24"/>
                <w:lang w:val="en-US"/>
              </w:rPr>
              <w:t>Elementarz</w:t>
            </w:r>
            <w:proofErr w:type="spellEnd"/>
            <w:r w:rsidRPr="00D03B4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03B4E">
              <w:rPr>
                <w:sz w:val="24"/>
                <w:szCs w:val="24"/>
                <w:lang w:val="en-US"/>
              </w:rPr>
              <w:t>hakera</w:t>
            </w:r>
            <w:proofErr w:type="spellEnd"/>
            <w:r w:rsidRPr="00D03B4E">
              <w:rPr>
                <w:sz w:val="24"/>
                <w:szCs w:val="24"/>
                <w:lang w:val="en-US"/>
              </w:rPr>
              <w:t>. Helion 2005.</w:t>
            </w:r>
          </w:p>
        </w:tc>
      </w:tr>
      <w:tr w:rsidR="00D03B4E" w:rsidRPr="00D03B4E" w14:paraId="722B9AFE" w14:textId="77777777" w:rsidTr="00D03B4E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84A3" w14:textId="77777777" w:rsidR="00D03B4E" w:rsidRPr="00D03B4E" w:rsidRDefault="00D03B4E" w:rsidP="00D03B4E">
            <w:pPr>
              <w:spacing w:before="120" w:after="120"/>
              <w:rPr>
                <w:sz w:val="22"/>
                <w:szCs w:val="22"/>
              </w:rPr>
            </w:pPr>
            <w:r w:rsidRPr="00D03B4E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6257C9" w14:textId="77777777" w:rsidR="00D03B4E" w:rsidRPr="00D03B4E" w:rsidRDefault="00D03B4E" w:rsidP="00D03B4E">
            <w:pPr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Wykłady z prezentacją multimedialną.</w:t>
            </w:r>
          </w:p>
          <w:p w14:paraId="334827CC" w14:textId="6CCE87DE" w:rsidR="00D03B4E" w:rsidRPr="00D03B4E" w:rsidRDefault="00D03B4E" w:rsidP="00D03B4E">
            <w:pPr>
              <w:ind w:left="72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Realizacja w trakcie zajęć laboratoryjnych zadań praktycznych o rosnącym stopniu trudności związanych tematycznie z treścią wykładu. Realizacja zadań do samodzielnego wykonania poza zajęciami laboratoryjnymi.</w:t>
            </w:r>
          </w:p>
        </w:tc>
      </w:tr>
      <w:tr w:rsidR="00505FE4" w:rsidRPr="00D03B4E" w14:paraId="1F56F14C" w14:textId="77777777" w:rsidTr="00D03B4E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DE5F2F8" w14:textId="77777777" w:rsidR="00505FE4" w:rsidRPr="00D03B4E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A6CEC3" w14:textId="77777777" w:rsidR="00505FE4" w:rsidRPr="00D03B4E" w:rsidRDefault="00505FE4" w:rsidP="00A0655B">
            <w:pPr>
              <w:ind w:left="72"/>
              <w:rPr>
                <w:sz w:val="24"/>
                <w:szCs w:val="24"/>
              </w:rPr>
            </w:pPr>
          </w:p>
        </w:tc>
      </w:tr>
    </w:tbl>
    <w:p w14:paraId="6573BE02" w14:textId="77777777" w:rsidR="00505FE4" w:rsidRPr="00D03B4E" w:rsidRDefault="00505FE4" w:rsidP="00505FE4">
      <w:pPr>
        <w:rPr>
          <w:sz w:val="22"/>
          <w:szCs w:val="22"/>
        </w:rPr>
      </w:pPr>
      <w:r w:rsidRPr="00D03B4E">
        <w:rPr>
          <w:sz w:val="22"/>
          <w:szCs w:val="22"/>
        </w:rPr>
        <w:t>* Literatura może być zmieniona po akceptacji Dyrektora Instytutu</w:t>
      </w:r>
    </w:p>
    <w:p w14:paraId="244D44EB" w14:textId="77777777" w:rsidR="00505FE4" w:rsidRPr="00D03B4E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D03B4E" w14:paraId="2D157300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359BE51" w14:textId="77777777" w:rsidR="00505FE4" w:rsidRPr="00D03B4E" w:rsidRDefault="00505FE4" w:rsidP="00F77DC4">
            <w:pPr>
              <w:jc w:val="center"/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E7062F" w14:textId="77777777" w:rsidR="00505FE4" w:rsidRPr="00D03B4E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0DE53456" w14:textId="77777777" w:rsidR="00505FE4" w:rsidRPr="00D03B4E" w:rsidRDefault="00505FE4" w:rsidP="00F77DC4">
            <w:pPr>
              <w:jc w:val="center"/>
              <w:rPr>
                <w:sz w:val="18"/>
                <w:szCs w:val="18"/>
              </w:rPr>
            </w:pPr>
            <w:r w:rsidRPr="00D03B4E">
              <w:rPr>
                <w:sz w:val="18"/>
                <w:szCs w:val="18"/>
              </w:rPr>
              <w:t>Nr efektu uczenia się/grupy efektów</w:t>
            </w:r>
            <w:r w:rsidRPr="00D03B4E">
              <w:rPr>
                <w:sz w:val="18"/>
                <w:szCs w:val="18"/>
              </w:rPr>
              <w:br/>
            </w:r>
          </w:p>
        </w:tc>
      </w:tr>
      <w:tr w:rsidR="00D03B4E" w:rsidRPr="00D03B4E" w14:paraId="716C1C4E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E9A3D6" w14:textId="2DA41935" w:rsidR="00D03B4E" w:rsidRPr="00D03B4E" w:rsidRDefault="00D03B4E" w:rsidP="00D03B4E">
            <w:pPr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>Egzamin z treści wykładu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3F249A" w14:textId="0B67D9BA" w:rsidR="00D03B4E" w:rsidRPr="00D03B4E" w:rsidRDefault="00D03B4E" w:rsidP="00D03B4E">
            <w:pPr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>01, 02, 03, 04, 05, 08, 09, 11</w:t>
            </w:r>
          </w:p>
        </w:tc>
      </w:tr>
      <w:tr w:rsidR="00D03B4E" w:rsidRPr="00D03B4E" w14:paraId="62E0344E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DFE9" w14:textId="2A187563" w:rsidR="00D03B4E" w:rsidRPr="00D03B4E" w:rsidRDefault="00D03B4E" w:rsidP="00D03B4E">
            <w:pPr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>Sprawdzanie bieżących zadań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48C5FC" w14:textId="075C0F04" w:rsidR="00D03B4E" w:rsidRPr="00D03B4E" w:rsidRDefault="00D03B4E" w:rsidP="00D03B4E">
            <w:pPr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>03, 04, 05, 06, 07, 08, 09, 10, 11, 12, 13</w:t>
            </w:r>
          </w:p>
        </w:tc>
      </w:tr>
      <w:tr w:rsidR="00D03B4E" w:rsidRPr="00D03B4E" w14:paraId="4CF13B8D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736B" w14:textId="71B8BAD5" w:rsidR="00D03B4E" w:rsidRPr="00D03B4E" w:rsidRDefault="00D03B4E" w:rsidP="00D03B4E">
            <w:pPr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>Zadania domowe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FBCF8" w14:textId="56E467ED" w:rsidR="00D03B4E" w:rsidRPr="00D03B4E" w:rsidRDefault="00D03B4E" w:rsidP="00D03B4E">
            <w:pPr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>02, 06, 09, 10, 12</w:t>
            </w:r>
          </w:p>
        </w:tc>
      </w:tr>
      <w:tr w:rsidR="00D03B4E" w:rsidRPr="00D03B4E" w14:paraId="723E4C1D" w14:textId="77777777" w:rsidTr="004A0468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D8678AC" w14:textId="2014B66B" w:rsidR="00D03B4E" w:rsidRPr="00D03B4E" w:rsidRDefault="00D03B4E" w:rsidP="00D03B4E">
            <w:pPr>
              <w:rPr>
                <w:sz w:val="22"/>
                <w:szCs w:val="22"/>
              </w:rPr>
            </w:pPr>
            <w:r w:rsidRPr="00D03B4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A6FB64" w14:textId="77777777" w:rsidR="00D03B4E" w:rsidRPr="00D03B4E" w:rsidRDefault="00D03B4E" w:rsidP="00D03B4E">
            <w:pPr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>Laboratorium: Wykonywanie bieżących zadań praktycznych w czasie zajęć. Zadania domowe.</w:t>
            </w:r>
          </w:p>
          <w:p w14:paraId="0AD04045" w14:textId="020700FA" w:rsidR="00D03B4E" w:rsidRPr="00D03B4E" w:rsidRDefault="00D03B4E" w:rsidP="00D03B4E">
            <w:pPr>
              <w:rPr>
                <w:sz w:val="22"/>
                <w:szCs w:val="22"/>
              </w:rPr>
            </w:pPr>
            <w:r w:rsidRPr="00D03B4E">
              <w:rPr>
                <w:sz w:val="22"/>
                <w:szCs w:val="22"/>
              </w:rPr>
              <w:t>Wykład: zaliczenie pisemne</w:t>
            </w:r>
          </w:p>
        </w:tc>
      </w:tr>
    </w:tbl>
    <w:p w14:paraId="5AFAE573" w14:textId="77777777" w:rsidR="00505FE4" w:rsidRPr="00D03B4E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D03B4E" w14:paraId="48EED900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64162CA" w14:textId="77777777" w:rsidR="00505FE4" w:rsidRPr="00D03B4E" w:rsidRDefault="00505FE4" w:rsidP="00F77DC4">
            <w:pPr>
              <w:jc w:val="center"/>
              <w:rPr>
                <w:b/>
              </w:rPr>
            </w:pPr>
          </w:p>
          <w:p w14:paraId="7577BC71" w14:textId="77777777" w:rsidR="00505FE4" w:rsidRPr="00D03B4E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NAKŁAD PRACY STUDENTA</w:t>
            </w:r>
          </w:p>
          <w:p w14:paraId="0D852BD2" w14:textId="77777777" w:rsidR="00505FE4" w:rsidRPr="00D03B4E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D03B4E" w14:paraId="44BC8CD3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E07BA4E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59830BFD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36FD7F5" w14:textId="77777777" w:rsidR="00505FE4" w:rsidRPr="00D03B4E" w:rsidRDefault="00505FE4" w:rsidP="00F77DC4">
            <w:pPr>
              <w:jc w:val="center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D03B4E" w14:paraId="1DA978B6" w14:textId="77777777" w:rsidTr="00D03B4E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44AF" w14:textId="77777777" w:rsidR="00505FE4" w:rsidRPr="00D03B4E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EB2BC" w14:textId="77777777" w:rsidR="00505FE4" w:rsidRPr="00D03B4E" w:rsidRDefault="00505FE4" w:rsidP="00F77DC4">
            <w:pPr>
              <w:jc w:val="center"/>
            </w:pPr>
            <w:r w:rsidRPr="00D03B4E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A2E1" w14:textId="77777777" w:rsidR="00505FE4" w:rsidRPr="00D03B4E" w:rsidRDefault="00505FE4" w:rsidP="00F77DC4">
            <w:pPr>
              <w:jc w:val="center"/>
            </w:pPr>
            <w:r w:rsidRPr="00D03B4E">
              <w:t xml:space="preserve">W tym zajęcia powiązane </w:t>
            </w:r>
            <w:r w:rsidRPr="00D03B4E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6643748" w14:textId="77777777" w:rsidR="00505FE4" w:rsidRPr="00D03B4E" w:rsidRDefault="00505FE4" w:rsidP="00F77DC4">
            <w:pPr>
              <w:jc w:val="center"/>
              <w:rPr>
                <w:color w:val="FF0000"/>
              </w:rPr>
            </w:pPr>
            <w:r w:rsidRPr="00D03B4E">
              <w:t>W tym udział w zajęciach przeprowadzanych z wykorzystaniem metod i</w:t>
            </w:r>
            <w:r w:rsidR="00A4490B" w:rsidRPr="00D03B4E">
              <w:t> </w:t>
            </w:r>
            <w:r w:rsidRPr="00D03B4E">
              <w:t>technik kształcenia na odległość</w:t>
            </w:r>
          </w:p>
        </w:tc>
      </w:tr>
      <w:tr w:rsidR="00761974" w:rsidRPr="00D03B4E" w14:paraId="233C242C" w14:textId="77777777" w:rsidTr="00D03B4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A767" w14:textId="77777777" w:rsidR="00761974" w:rsidRPr="00D03B4E" w:rsidRDefault="00761974" w:rsidP="00761974">
            <w:pPr>
              <w:spacing w:before="60" w:after="60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C041" w14:textId="321DBEE3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7367" w14:textId="77777777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9DFE94" w14:textId="77777777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</w:p>
        </w:tc>
      </w:tr>
      <w:tr w:rsidR="00761974" w:rsidRPr="00D03B4E" w14:paraId="7AA11A3C" w14:textId="77777777" w:rsidTr="00D03B4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6C7F" w14:textId="77777777" w:rsidR="00761974" w:rsidRPr="00D03B4E" w:rsidRDefault="00761974" w:rsidP="00761974">
            <w:pPr>
              <w:spacing w:before="60" w:after="60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2D09" w14:textId="0006DDC6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9780" w14:textId="77777777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37CC2F" w14:textId="77777777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</w:p>
        </w:tc>
      </w:tr>
      <w:tr w:rsidR="00761974" w:rsidRPr="00D03B4E" w14:paraId="4125FC04" w14:textId="77777777" w:rsidTr="00D03B4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876F8" w14:textId="77777777" w:rsidR="00761974" w:rsidRPr="00D03B4E" w:rsidRDefault="00761974" w:rsidP="0076197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D03B4E">
              <w:rPr>
                <w:sz w:val="24"/>
                <w:szCs w:val="24"/>
              </w:rPr>
              <w:t>Udział w ćwiczeniach audytoryjnych</w:t>
            </w:r>
            <w:r w:rsidRPr="00D03B4E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D5A5" w14:textId="39E5D4F6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F4B5" w14:textId="2960134B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C08E75" w14:textId="77777777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</w:p>
        </w:tc>
      </w:tr>
      <w:tr w:rsidR="00761974" w:rsidRPr="00D03B4E" w14:paraId="0F464CE4" w14:textId="77777777" w:rsidTr="00D03B4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1F34D" w14:textId="77777777" w:rsidR="00761974" w:rsidRPr="00D03B4E" w:rsidRDefault="00761974" w:rsidP="007619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C69D" w14:textId="1BFB7753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2F41" w14:textId="1895C336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08AF9F" w14:textId="77777777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</w:p>
        </w:tc>
      </w:tr>
      <w:tr w:rsidR="00761974" w:rsidRPr="00D03B4E" w14:paraId="7D05B83A" w14:textId="77777777" w:rsidTr="00D03B4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9069" w14:textId="77777777" w:rsidR="00761974" w:rsidRPr="00D03B4E" w:rsidRDefault="00761974" w:rsidP="007619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Przygotowanie projektu / eseju / itp.</w:t>
            </w:r>
            <w:r w:rsidRPr="00D03B4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CDDC" w14:textId="77777777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2FDD" w14:textId="77777777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F6FAF0" w14:textId="77777777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</w:p>
        </w:tc>
      </w:tr>
      <w:tr w:rsidR="00761974" w:rsidRPr="00D03B4E" w14:paraId="6EA8FBF2" w14:textId="77777777" w:rsidTr="00D03B4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90C4" w14:textId="77777777" w:rsidR="00761974" w:rsidRPr="00D03B4E" w:rsidRDefault="00761974" w:rsidP="007619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873E" w14:textId="66AB9D97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3FC5" w14:textId="77777777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935822" w14:textId="77777777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</w:p>
        </w:tc>
      </w:tr>
      <w:tr w:rsidR="00761974" w:rsidRPr="00D03B4E" w14:paraId="03FF0167" w14:textId="77777777" w:rsidTr="00D03B4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6CD2" w14:textId="77777777" w:rsidR="00761974" w:rsidRPr="00D03B4E" w:rsidRDefault="00761974" w:rsidP="007619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A282" w14:textId="322F22E6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367C" w14:textId="77777777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3040B" w14:textId="77777777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</w:p>
        </w:tc>
      </w:tr>
      <w:tr w:rsidR="00761974" w:rsidRPr="00D03B4E" w14:paraId="0D362831" w14:textId="77777777" w:rsidTr="00D03B4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7301" w14:textId="77777777" w:rsidR="00761974" w:rsidRPr="00D03B4E" w:rsidRDefault="00761974" w:rsidP="0076197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DC1B" w14:textId="77777777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E37A" w14:textId="77777777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CC033" w14:textId="77777777" w:rsidR="00761974" w:rsidRPr="00D03B4E" w:rsidRDefault="00761974" w:rsidP="00761974">
            <w:pPr>
              <w:jc w:val="center"/>
              <w:rPr>
                <w:sz w:val="24"/>
                <w:szCs w:val="24"/>
              </w:rPr>
            </w:pPr>
          </w:p>
        </w:tc>
      </w:tr>
      <w:tr w:rsidR="00761974" w:rsidRPr="00D03B4E" w14:paraId="684DC79C" w14:textId="77777777" w:rsidTr="00D03B4E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9419" w14:textId="77777777" w:rsidR="00761974" w:rsidRPr="00D03B4E" w:rsidRDefault="00761974" w:rsidP="00761974">
            <w:pPr>
              <w:spacing w:before="60" w:after="60"/>
              <w:rPr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7B0B" w14:textId="12F80D29" w:rsidR="00761974" w:rsidRPr="00D03B4E" w:rsidRDefault="00761974" w:rsidP="0076197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86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277D" w14:textId="7567864D" w:rsidR="00761974" w:rsidRPr="00D03B4E" w:rsidRDefault="00761974" w:rsidP="00761974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7EE616" w14:textId="77777777" w:rsidR="00761974" w:rsidRPr="00D03B4E" w:rsidRDefault="00761974" w:rsidP="0076197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D03B4E" w14:paraId="2F71DC4B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FA1EA" w14:textId="77777777" w:rsidR="00505FE4" w:rsidRPr="00D03B4E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6233340" w14:textId="13A0614B" w:rsidR="00505FE4" w:rsidRPr="00D03B4E" w:rsidRDefault="00D03B4E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3 ECTS</w:t>
            </w:r>
          </w:p>
        </w:tc>
      </w:tr>
      <w:tr w:rsidR="00505FE4" w:rsidRPr="00D03B4E" w14:paraId="1495D0D3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CEC02" w14:textId="77777777" w:rsidR="00505FE4" w:rsidRPr="00D03B4E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03B4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696DC7E" w14:textId="2F7FDDD3" w:rsidR="00505FE4" w:rsidRPr="00D03B4E" w:rsidRDefault="00D03B4E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03B4E">
              <w:rPr>
                <w:b/>
                <w:sz w:val="24"/>
                <w:szCs w:val="24"/>
              </w:rPr>
              <w:t>2,1 ECTS</w:t>
            </w:r>
          </w:p>
        </w:tc>
      </w:tr>
      <w:tr w:rsidR="00505FE4" w:rsidRPr="00D03B4E" w14:paraId="2EADE315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8FCA7" w14:textId="77777777" w:rsidR="00505FE4" w:rsidRPr="00D03B4E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D03B4E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6816FE2" w14:textId="77777777" w:rsidR="00505FE4" w:rsidRPr="00D03B4E" w:rsidRDefault="00505FE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D03B4E" w14:paraId="2E2C0E70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FED5606" w14:textId="77777777" w:rsidR="00505FE4" w:rsidRPr="00D03B4E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03B4E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F0A0344" w14:textId="57162B2E" w:rsidR="00505FE4" w:rsidRPr="00D03B4E" w:rsidRDefault="00761974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D03B4E" w:rsidRPr="00D03B4E">
              <w:rPr>
                <w:sz w:val="24"/>
                <w:szCs w:val="24"/>
              </w:rPr>
              <w:br/>
            </w:r>
            <w:r w:rsidR="00D03B4E" w:rsidRPr="00D03B4E">
              <w:rPr>
                <w:b/>
                <w:bCs/>
                <w:sz w:val="24"/>
                <w:szCs w:val="24"/>
              </w:rPr>
              <w:t>1,</w:t>
            </w:r>
            <w:r>
              <w:rPr>
                <w:b/>
                <w:bCs/>
                <w:sz w:val="24"/>
                <w:szCs w:val="24"/>
              </w:rPr>
              <w:t>1</w:t>
            </w:r>
            <w:r w:rsidR="00D03B4E" w:rsidRPr="00D03B4E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14:paraId="6B32A425" w14:textId="77777777" w:rsidR="00DB50E0" w:rsidRPr="00D03B4E" w:rsidRDefault="00DB50E0" w:rsidP="00505FE4"/>
    <w:sectPr w:rsidR="00DB50E0" w:rsidRPr="00D03B4E" w:rsidSect="006369D6">
      <w:footerReference w:type="even" r:id="rId7"/>
      <w:footerReference w:type="default" r:id="rId8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102207" w14:textId="77777777" w:rsidR="00D03B4E" w:rsidRDefault="00D03B4E" w:rsidP="00505FE4">
      <w:r>
        <w:separator/>
      </w:r>
    </w:p>
  </w:endnote>
  <w:endnote w:type="continuationSeparator" w:id="0">
    <w:p w14:paraId="3B5360D4" w14:textId="77777777" w:rsidR="00D03B4E" w:rsidRDefault="00D03B4E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937ADE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DD6806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C6A5F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8B9AF20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CB97C3" w14:textId="77777777" w:rsidR="00D03B4E" w:rsidRDefault="00D03B4E" w:rsidP="00505FE4">
      <w:r>
        <w:separator/>
      </w:r>
    </w:p>
  </w:footnote>
  <w:footnote w:type="continuationSeparator" w:id="0">
    <w:p w14:paraId="5B034553" w14:textId="77777777" w:rsidR="00D03B4E" w:rsidRDefault="00D03B4E" w:rsidP="00505FE4">
      <w:r>
        <w:continuationSeparator/>
      </w:r>
    </w:p>
  </w:footnote>
  <w:footnote w:id="1">
    <w:p w14:paraId="15A0C300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D6E46"/>
    <w:multiLevelType w:val="hybridMultilevel"/>
    <w:tmpl w:val="8D2425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7217"/>
    <w:multiLevelType w:val="hybridMultilevel"/>
    <w:tmpl w:val="39AAB4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486314">
    <w:abstractNumId w:val="1"/>
  </w:num>
  <w:num w:numId="2" w16cid:durableId="217252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B4E"/>
    <w:rsid w:val="002A7236"/>
    <w:rsid w:val="00505FE4"/>
    <w:rsid w:val="006369D6"/>
    <w:rsid w:val="00761974"/>
    <w:rsid w:val="008A2D5A"/>
    <w:rsid w:val="00A0655B"/>
    <w:rsid w:val="00A4490B"/>
    <w:rsid w:val="00C4117D"/>
    <w:rsid w:val="00C46033"/>
    <w:rsid w:val="00D03B4E"/>
    <w:rsid w:val="00DB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237FE"/>
  <w15:chartTrackingRefBased/>
  <w15:docId w15:val="{A7E6473A-F158-4E14-A42F-563C0B8AF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D03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ifs\zasoby\IIS\zmiany%20w%20programie\Sylabusy%20od%202023-2024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D2B94F-3C0A-42CA-A001-FB9EF8C6864E}"/>
</file>

<file path=customXml/itemProps2.xml><?xml version="1.0" encoding="utf-8"?>
<ds:datastoreItem xmlns:ds="http://schemas.openxmlformats.org/officeDocument/2006/customXml" ds:itemID="{4503626E-BD2F-4C0E-8568-579A9F3EE4BA}"/>
</file>

<file path=customXml/itemProps3.xml><?xml version="1.0" encoding="utf-8"?>
<ds:datastoreItem xmlns:ds="http://schemas.openxmlformats.org/officeDocument/2006/customXml" ds:itemID="{14F8A103-3E79-4C90-BABC-DF290B29CE70}"/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1</TotalTime>
  <Pages>4</Pages>
  <Words>951</Words>
  <Characters>5710</Characters>
  <Application>Microsoft Office Word</Application>
  <DocSecurity>0</DocSecurity>
  <Lines>47</Lines>
  <Paragraphs>13</Paragraphs>
  <ScaleCrop>false</ScaleCrop>
  <Company>Panstwowa Wyzsza Szkola Zawodowa w Elblagu</Company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Obrzut</dc:creator>
  <cp:keywords/>
  <dc:description/>
  <cp:lastModifiedBy>Teresa Jurewicz-Obrzut</cp:lastModifiedBy>
  <cp:revision>2</cp:revision>
  <cp:lastPrinted>2023-12-05T12:20:00Z</cp:lastPrinted>
  <dcterms:created xsi:type="dcterms:W3CDTF">2024-08-21T20:39:00Z</dcterms:created>
  <dcterms:modified xsi:type="dcterms:W3CDTF">2024-08-21T20:39:00Z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